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60A4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60A48">
              <w:rPr>
                <w:b/>
                <w:sz w:val="26"/>
                <w:szCs w:val="26"/>
                <w:lang w:val="en-US"/>
              </w:rPr>
              <w:t>203C_021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60A48" w:rsidRDefault="00D644A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60A48">
              <w:rPr>
                <w:b/>
                <w:sz w:val="26"/>
                <w:szCs w:val="26"/>
                <w:lang w:val="en-US"/>
              </w:rPr>
              <w:t>2275879</w:t>
            </w:r>
            <w:r w:rsidR="00C44B8B" w:rsidRPr="00C60A4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83399">
        <w:rPr>
          <w:b/>
          <w:sz w:val="26"/>
          <w:szCs w:val="26"/>
        </w:rPr>
        <w:t>(</w:t>
      </w:r>
      <w:r w:rsidR="00D644A8" w:rsidRPr="00301EA4">
        <w:rPr>
          <w:b/>
          <w:sz w:val="26"/>
          <w:szCs w:val="26"/>
        </w:rPr>
        <w:t>Надставка ТС5 3.407.1-136.3-31</w:t>
      </w:r>
      <w:r w:rsidR="00D83399">
        <w:rPr>
          <w:b/>
          <w:sz w:val="26"/>
          <w:szCs w:val="26"/>
        </w:rPr>
        <w:t>)</w:t>
      </w:r>
      <w:r w:rsidR="000C6CD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C6CDA">
        <w:rPr>
          <w:b/>
          <w:sz w:val="26"/>
          <w:szCs w:val="26"/>
          <w:u w:val="single"/>
        </w:rPr>
        <w:t>203</w:t>
      </w:r>
      <w:r w:rsidR="00F115B9" w:rsidRPr="000C6CD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01EA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301EA4">
        <w:rPr>
          <w:sz w:val="24"/>
          <w:szCs w:val="24"/>
        </w:rPr>
        <w:t xml:space="preserve"> </w:t>
      </w:r>
      <w:bookmarkStart w:id="1" w:name="Поле4"/>
      <w:r w:rsidR="009C0986" w:rsidRPr="00301EA4">
        <w:rPr>
          <w:sz w:val="24"/>
          <w:szCs w:val="24"/>
        </w:rPr>
        <w:t>Т</w:t>
      </w:r>
      <w:r w:rsidR="00D644A8" w:rsidRPr="00301EA4">
        <w:rPr>
          <w:sz w:val="24"/>
          <w:szCs w:val="24"/>
        </w:rPr>
        <w:t>ип</w:t>
      </w:r>
      <w:r w:rsidR="009C0986" w:rsidRPr="00301EA4">
        <w:rPr>
          <w:sz w:val="24"/>
          <w:szCs w:val="24"/>
        </w:rPr>
        <w:t>ово</w:t>
      </w:r>
      <w:r w:rsidR="00301EA4" w:rsidRPr="00301EA4">
        <w:rPr>
          <w:sz w:val="24"/>
          <w:szCs w:val="24"/>
        </w:rPr>
        <w:t>го</w:t>
      </w:r>
      <w:r w:rsidR="009C0986" w:rsidRPr="00301EA4">
        <w:rPr>
          <w:sz w:val="24"/>
          <w:szCs w:val="24"/>
        </w:rPr>
        <w:t xml:space="preserve"> проект</w:t>
      </w:r>
      <w:r w:rsidR="00301EA4" w:rsidRPr="00301EA4">
        <w:rPr>
          <w:sz w:val="24"/>
          <w:szCs w:val="24"/>
        </w:rPr>
        <w:t>а</w:t>
      </w:r>
      <w:r w:rsidR="00D644A8" w:rsidRPr="00301EA4">
        <w:rPr>
          <w:sz w:val="24"/>
          <w:szCs w:val="24"/>
        </w:rPr>
        <w:t xml:space="preserve"> 3.407.1-136.3-31</w:t>
      </w:r>
      <w:r w:rsidR="0073431B" w:rsidRPr="00301EA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C6CDA" w:rsidRDefault="000C6CDA" w:rsidP="000C6C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C6CDA" w:rsidRDefault="000C6CDA" w:rsidP="000C6C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C6CDA" w:rsidRDefault="000C6CDA" w:rsidP="000C6C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C6CDA" w:rsidRDefault="000C6CDA" w:rsidP="000C6C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C6CDA" w:rsidRDefault="000C6CDA" w:rsidP="000C6CD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C6CDA" w:rsidRDefault="000C6CDA" w:rsidP="00C74592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C6CDA" w:rsidRDefault="000C6CDA" w:rsidP="00C74592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C6CDA" w:rsidRPr="000C6CDA" w:rsidRDefault="00C74592" w:rsidP="000C6CDA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0C6CDA" w:rsidRPr="000C6CDA">
        <w:rPr>
          <w:sz w:val="24"/>
          <w:szCs w:val="24"/>
        </w:rPr>
        <w:t>3.407.1-136.3-31</w:t>
      </w:r>
      <w:r w:rsidR="000C6CDA" w:rsidRPr="000C6CDA">
        <w:rPr>
          <w:sz w:val="26"/>
          <w:szCs w:val="26"/>
        </w:rPr>
        <w:t>;</w:t>
      </w:r>
    </w:p>
    <w:p w:rsidR="000C6CDA" w:rsidRDefault="000C6CDA" w:rsidP="000C6CD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C6CDA" w:rsidRDefault="000C6CDA" w:rsidP="000C6C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C6CDA" w:rsidRDefault="000C6CDA" w:rsidP="000C6C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C6CDA" w:rsidRDefault="000C6CDA" w:rsidP="000C6C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C6CDA" w:rsidRDefault="000C6CDA" w:rsidP="000C6C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6CDA" w:rsidRDefault="000C6CDA" w:rsidP="000C6C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C6CDA" w:rsidRDefault="000C6CDA" w:rsidP="000C6C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C6CDA" w:rsidRDefault="000C6CDA" w:rsidP="000C6C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C6CDA" w:rsidRDefault="000C6CDA" w:rsidP="000C6C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C6CDA" w:rsidRDefault="000C6CDA" w:rsidP="000C6C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C6CDA" w:rsidRDefault="000C6CDA" w:rsidP="000C6C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C6CDA" w:rsidRDefault="000C6CDA" w:rsidP="000C6C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C6CDA" w:rsidRDefault="000C6CDA" w:rsidP="000C6C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A8B" w:rsidRDefault="006E3A8B">
      <w:r>
        <w:separator/>
      </w:r>
    </w:p>
  </w:endnote>
  <w:endnote w:type="continuationSeparator" w:id="0">
    <w:p w:rsidR="006E3A8B" w:rsidRDefault="006E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A8B" w:rsidRDefault="006E3A8B">
      <w:r>
        <w:separator/>
      </w:r>
    </w:p>
  </w:footnote>
  <w:footnote w:type="continuationSeparator" w:id="0">
    <w:p w:rsidR="006E3A8B" w:rsidRDefault="006E3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432C19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A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CDA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1EA4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970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5EB2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A8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CF6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19DD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5F9F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986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66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A4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592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4A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9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3D2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74C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C5C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DBB808-7A6A-4BB3-AF5B-9D5832C4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E688A-1D6B-4BB6-A25F-5A125ADB8C6E}"/>
</file>

<file path=customXml/itemProps2.xml><?xml version="1.0" encoding="utf-8"?>
<ds:datastoreItem xmlns:ds="http://schemas.openxmlformats.org/officeDocument/2006/customXml" ds:itemID="{075F8B65-8C0D-4518-B811-52B598A47222}"/>
</file>

<file path=customXml/itemProps3.xml><?xml version="1.0" encoding="utf-8"?>
<ds:datastoreItem xmlns:ds="http://schemas.openxmlformats.org/officeDocument/2006/customXml" ds:itemID="{CE74C5FB-5CE5-4E08-9D3A-4F2A4F85A939}"/>
</file>

<file path=customXml/itemProps4.xml><?xml version="1.0" encoding="utf-8"?>
<ds:datastoreItem xmlns:ds="http://schemas.openxmlformats.org/officeDocument/2006/customXml" ds:itemID="{1473C2A5-B5B3-4FF3-BED5-DEC8523B4A7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2015-05-14T08:39:00Z</dcterms:created>
  <dcterms:modified xsi:type="dcterms:W3CDTF">2015-09-16T15:07:00Z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